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F5C" w:rsidRDefault="00C37F5C" w:rsidP="00380AED">
      <w:pPr>
        <w:jc w:val="right"/>
        <w:rPr>
          <w:rFonts w:ascii="Times New Roman" w:hAnsi="Times New Roman"/>
          <w:sz w:val="24"/>
          <w:szCs w:val="24"/>
        </w:rPr>
      </w:pPr>
    </w:p>
    <w:p w:rsidR="00C37F5C" w:rsidRDefault="00C37F5C" w:rsidP="00380AED">
      <w:pPr>
        <w:jc w:val="center"/>
        <w:rPr>
          <w:rFonts w:ascii="Times New Roman" w:hAnsi="Times New Roman"/>
          <w:b/>
        </w:rPr>
      </w:pPr>
      <w:r w:rsidRPr="00453BBB">
        <w:rPr>
          <w:rFonts w:ascii="Times New Roman" w:hAnsi="Times New Roman"/>
          <w:b/>
        </w:rPr>
        <w:t>СВЕДЕНИЯ О ДОХОДАХ, ОБ ИМУЩЕСТВЕ И ОБЯЗАТЕЛЬСТВАХ ИМУЩЕСТВЕННОГО ХАРАКТЕРА ЛИЦ, ЗАМЕЩАЮЩИХ</w:t>
      </w:r>
      <w:r>
        <w:rPr>
          <w:rFonts w:ascii="Times New Roman" w:hAnsi="Times New Roman"/>
          <w:b/>
        </w:rPr>
        <w:t xml:space="preserve"> МУНИЦИПАЛЬНЫЕ ДОЛЖНОСТИ </w:t>
      </w:r>
    </w:p>
    <w:p w:rsidR="00C37F5C" w:rsidRDefault="00C37F5C" w:rsidP="00380AED">
      <w:pPr>
        <w:jc w:val="center"/>
        <w:rPr>
          <w:rFonts w:ascii="Times New Roman" w:hAnsi="Times New Roman"/>
        </w:rPr>
      </w:pPr>
    </w:p>
    <w:p w:rsidR="00C37F5C" w:rsidRDefault="00C37F5C" w:rsidP="00380AED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МОТЫГИНСКОГО РАЙОНА И ЧЛЕНОВ ИХ СЕМЕЙ ЗА  2015  ГОД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51"/>
        <w:gridCol w:w="1825"/>
        <w:gridCol w:w="1163"/>
        <w:gridCol w:w="1479"/>
        <w:gridCol w:w="1047"/>
        <w:gridCol w:w="1543"/>
        <w:gridCol w:w="1701"/>
        <w:gridCol w:w="1172"/>
        <w:gridCol w:w="1048"/>
        <w:gridCol w:w="2005"/>
      </w:tblGrid>
      <w:tr w:rsidR="00C37F5C" w:rsidRPr="008266FA" w:rsidTr="008266FA">
        <w:trPr>
          <w:trHeight w:val="704"/>
        </w:trPr>
        <w:tc>
          <w:tcPr>
            <w:tcW w:w="1834" w:type="dxa"/>
            <w:vMerge w:val="restart"/>
          </w:tcPr>
          <w:p w:rsidR="00C37F5C" w:rsidRPr="008266FA" w:rsidRDefault="00C37F5C" w:rsidP="008266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6FA">
              <w:rPr>
                <w:rFonts w:ascii="Times New Roman" w:hAnsi="Times New Roman"/>
                <w:sz w:val="20"/>
                <w:szCs w:val="20"/>
              </w:rPr>
              <w:t>Фамилия, имя,</w:t>
            </w:r>
          </w:p>
          <w:p w:rsidR="00C37F5C" w:rsidRPr="008266FA" w:rsidRDefault="00C37F5C" w:rsidP="008266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6FA">
              <w:rPr>
                <w:rFonts w:ascii="Times New Roman" w:hAnsi="Times New Roman"/>
                <w:sz w:val="20"/>
                <w:szCs w:val="20"/>
              </w:rPr>
              <w:t>отчество</w:t>
            </w:r>
          </w:p>
        </w:tc>
        <w:tc>
          <w:tcPr>
            <w:tcW w:w="2481" w:type="dxa"/>
            <w:vMerge w:val="restart"/>
          </w:tcPr>
          <w:p w:rsidR="00C37F5C" w:rsidRPr="008266FA" w:rsidRDefault="00C37F5C" w:rsidP="008266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6FA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1476" w:type="dxa"/>
            <w:vMerge w:val="restart"/>
          </w:tcPr>
          <w:p w:rsidR="00C37F5C" w:rsidRPr="008266FA" w:rsidRDefault="00C37F5C" w:rsidP="008266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6FA">
              <w:rPr>
                <w:rFonts w:ascii="Times New Roman" w:hAnsi="Times New Roman"/>
                <w:sz w:val="20"/>
                <w:szCs w:val="20"/>
              </w:rPr>
              <w:t>Общая сумма</w:t>
            </w:r>
          </w:p>
          <w:p w:rsidR="00C37F5C" w:rsidRPr="008266FA" w:rsidRDefault="00C37F5C" w:rsidP="008266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6FA">
              <w:rPr>
                <w:rFonts w:ascii="Times New Roman" w:hAnsi="Times New Roman"/>
                <w:sz w:val="20"/>
                <w:szCs w:val="20"/>
              </w:rPr>
              <w:t>дохода за</w:t>
            </w:r>
          </w:p>
          <w:p w:rsidR="00C37F5C" w:rsidRPr="008266FA" w:rsidRDefault="00C37F5C" w:rsidP="008266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8266FA">
                <w:rPr>
                  <w:rFonts w:ascii="Times New Roman" w:hAnsi="Times New Roman"/>
                  <w:sz w:val="20"/>
                  <w:szCs w:val="20"/>
                </w:rPr>
                <w:t>2015 г</w:t>
              </w:r>
            </w:smartTag>
            <w:r w:rsidRPr="008266FA">
              <w:rPr>
                <w:rFonts w:ascii="Times New Roman" w:hAnsi="Times New Roman"/>
                <w:sz w:val="20"/>
                <w:szCs w:val="20"/>
              </w:rPr>
              <w:t>.,</w:t>
            </w:r>
          </w:p>
          <w:p w:rsidR="00C37F5C" w:rsidRPr="008266FA" w:rsidRDefault="00C37F5C" w:rsidP="008266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6FA">
              <w:rPr>
                <w:rFonts w:ascii="Times New Roman" w:hAnsi="Times New Roman"/>
                <w:sz w:val="20"/>
                <w:szCs w:val="20"/>
              </w:rPr>
              <w:t>(руб.)</w:t>
            </w:r>
          </w:p>
          <w:p w:rsidR="00C37F5C" w:rsidRPr="008266FA" w:rsidRDefault="00C37F5C" w:rsidP="008266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5" w:type="dxa"/>
            <w:gridSpan w:val="4"/>
          </w:tcPr>
          <w:p w:rsidR="00C37F5C" w:rsidRPr="008266FA" w:rsidRDefault="00C37F5C" w:rsidP="008266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6FA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68" w:type="dxa"/>
            <w:gridSpan w:val="3"/>
          </w:tcPr>
          <w:p w:rsidR="00C37F5C" w:rsidRPr="008266FA" w:rsidRDefault="00C37F5C" w:rsidP="008266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6FA">
              <w:rPr>
                <w:rFonts w:ascii="Times New Roman" w:hAnsi="Times New Roman"/>
                <w:sz w:val="20"/>
                <w:szCs w:val="20"/>
              </w:rPr>
              <w:t>Перечень объектов недвижимого</w:t>
            </w:r>
          </w:p>
          <w:p w:rsidR="00C37F5C" w:rsidRPr="008266FA" w:rsidRDefault="00C37F5C" w:rsidP="008266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6FA">
              <w:rPr>
                <w:rFonts w:ascii="Times New Roman" w:hAnsi="Times New Roman"/>
                <w:sz w:val="20"/>
                <w:szCs w:val="20"/>
              </w:rPr>
              <w:t>имущества, находящегося в</w:t>
            </w:r>
          </w:p>
          <w:p w:rsidR="00C37F5C" w:rsidRPr="008266FA" w:rsidRDefault="00C37F5C" w:rsidP="008266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6FA">
              <w:rPr>
                <w:rFonts w:ascii="Times New Roman" w:hAnsi="Times New Roman"/>
                <w:sz w:val="20"/>
                <w:szCs w:val="20"/>
              </w:rPr>
              <w:t>пользовании</w:t>
            </w:r>
          </w:p>
        </w:tc>
      </w:tr>
      <w:tr w:rsidR="00C37F5C" w:rsidRPr="008266FA" w:rsidTr="008266FA">
        <w:trPr>
          <w:trHeight w:val="703"/>
        </w:trPr>
        <w:tc>
          <w:tcPr>
            <w:tcW w:w="1834" w:type="dxa"/>
            <w:vMerge/>
          </w:tcPr>
          <w:p w:rsidR="00C37F5C" w:rsidRPr="008266FA" w:rsidRDefault="00C37F5C" w:rsidP="008266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C37F5C" w:rsidRPr="008266FA" w:rsidRDefault="00C37F5C" w:rsidP="008266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</w:tcPr>
          <w:p w:rsidR="00C37F5C" w:rsidRPr="008266FA" w:rsidRDefault="00C37F5C" w:rsidP="008266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5" w:type="dxa"/>
          </w:tcPr>
          <w:p w:rsidR="00C37F5C" w:rsidRPr="008266FA" w:rsidRDefault="00C37F5C" w:rsidP="008266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6FA">
              <w:rPr>
                <w:rFonts w:ascii="Times New Roman" w:hAnsi="Times New Roman"/>
                <w:sz w:val="20"/>
                <w:szCs w:val="20"/>
              </w:rPr>
              <w:t>Вид объектов</w:t>
            </w:r>
          </w:p>
          <w:p w:rsidR="00C37F5C" w:rsidRPr="008266FA" w:rsidRDefault="00C37F5C" w:rsidP="008266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6FA">
              <w:rPr>
                <w:rFonts w:ascii="Times New Roman" w:hAnsi="Times New Roman"/>
                <w:sz w:val="20"/>
                <w:szCs w:val="20"/>
              </w:rPr>
              <w:t>недвижимости</w:t>
            </w:r>
          </w:p>
        </w:tc>
        <w:tc>
          <w:tcPr>
            <w:tcW w:w="1050" w:type="dxa"/>
          </w:tcPr>
          <w:p w:rsidR="00C37F5C" w:rsidRPr="008266FA" w:rsidRDefault="00C37F5C" w:rsidP="008266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6FA">
              <w:rPr>
                <w:rFonts w:ascii="Times New Roman" w:hAnsi="Times New Roman"/>
                <w:sz w:val="20"/>
                <w:szCs w:val="20"/>
              </w:rPr>
              <w:t>Площадь,</w:t>
            </w:r>
          </w:p>
          <w:p w:rsidR="00C37F5C" w:rsidRPr="008266FA" w:rsidRDefault="00C37F5C" w:rsidP="008266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6FA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1070" w:type="dxa"/>
          </w:tcPr>
          <w:p w:rsidR="00C37F5C" w:rsidRPr="008266FA" w:rsidRDefault="00C37F5C" w:rsidP="008266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6FA">
              <w:rPr>
                <w:rFonts w:ascii="Times New Roman" w:hAnsi="Times New Roman"/>
                <w:sz w:val="20"/>
                <w:szCs w:val="20"/>
              </w:rPr>
              <w:t xml:space="preserve">Страна </w:t>
            </w:r>
          </w:p>
          <w:p w:rsidR="00C37F5C" w:rsidRPr="008266FA" w:rsidRDefault="00C37F5C" w:rsidP="008266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6FA">
              <w:rPr>
                <w:rFonts w:ascii="Times New Roman" w:hAnsi="Times New Roman"/>
                <w:sz w:val="20"/>
                <w:szCs w:val="20"/>
              </w:rPr>
              <w:t>располо-</w:t>
            </w:r>
          </w:p>
          <w:p w:rsidR="00C37F5C" w:rsidRPr="008266FA" w:rsidRDefault="00C37F5C" w:rsidP="008266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6FA">
              <w:rPr>
                <w:rFonts w:ascii="Times New Roman" w:hAnsi="Times New Roman"/>
                <w:sz w:val="20"/>
                <w:szCs w:val="20"/>
              </w:rPr>
              <w:t>жения</w:t>
            </w:r>
          </w:p>
        </w:tc>
        <w:tc>
          <w:tcPr>
            <w:tcW w:w="2050" w:type="dxa"/>
          </w:tcPr>
          <w:p w:rsidR="00C37F5C" w:rsidRPr="008266FA" w:rsidRDefault="00C37F5C" w:rsidP="008266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6FA">
              <w:rPr>
                <w:rFonts w:ascii="Times New Roman" w:hAnsi="Times New Roman"/>
                <w:sz w:val="20"/>
                <w:szCs w:val="20"/>
              </w:rPr>
              <w:t>Транспортные</w:t>
            </w:r>
          </w:p>
          <w:p w:rsidR="00C37F5C" w:rsidRPr="008266FA" w:rsidRDefault="00C37F5C" w:rsidP="008266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6FA">
              <w:rPr>
                <w:rFonts w:ascii="Times New Roman" w:hAnsi="Times New Roman"/>
                <w:sz w:val="20"/>
                <w:szCs w:val="20"/>
              </w:rPr>
              <w:t>средства,</w:t>
            </w:r>
          </w:p>
          <w:p w:rsidR="00C37F5C" w:rsidRPr="008266FA" w:rsidRDefault="00C37F5C" w:rsidP="008266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6FA">
              <w:rPr>
                <w:rFonts w:ascii="Times New Roman" w:hAnsi="Times New Roman"/>
                <w:sz w:val="20"/>
                <w:szCs w:val="20"/>
              </w:rPr>
              <w:t>принадлежащие на</w:t>
            </w:r>
          </w:p>
          <w:p w:rsidR="00C37F5C" w:rsidRPr="008266FA" w:rsidRDefault="00C37F5C" w:rsidP="008266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6FA">
              <w:rPr>
                <w:rFonts w:ascii="Times New Roman" w:hAnsi="Times New Roman"/>
                <w:sz w:val="20"/>
                <w:szCs w:val="20"/>
              </w:rPr>
              <w:t>праве</w:t>
            </w:r>
          </w:p>
          <w:p w:rsidR="00C37F5C" w:rsidRPr="008266FA" w:rsidRDefault="00C37F5C" w:rsidP="008266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6FA">
              <w:rPr>
                <w:rFonts w:ascii="Times New Roman" w:hAnsi="Times New Roman"/>
                <w:sz w:val="20"/>
                <w:szCs w:val="20"/>
              </w:rPr>
              <w:t>собственности, с</w:t>
            </w:r>
          </w:p>
          <w:p w:rsidR="00C37F5C" w:rsidRPr="008266FA" w:rsidRDefault="00C37F5C" w:rsidP="008266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6FA">
              <w:rPr>
                <w:rFonts w:ascii="Times New Roman" w:hAnsi="Times New Roman"/>
                <w:sz w:val="20"/>
                <w:szCs w:val="20"/>
              </w:rPr>
              <w:t xml:space="preserve">указанием вида и </w:t>
            </w:r>
          </w:p>
          <w:p w:rsidR="00C37F5C" w:rsidRPr="008266FA" w:rsidRDefault="00C37F5C" w:rsidP="008266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6FA">
              <w:rPr>
                <w:rFonts w:ascii="Times New Roman" w:hAnsi="Times New Roman"/>
                <w:sz w:val="20"/>
                <w:szCs w:val="20"/>
              </w:rPr>
              <w:t>марки</w:t>
            </w:r>
          </w:p>
        </w:tc>
        <w:tc>
          <w:tcPr>
            <w:tcW w:w="1638" w:type="dxa"/>
          </w:tcPr>
          <w:p w:rsidR="00C37F5C" w:rsidRPr="008266FA" w:rsidRDefault="00C37F5C" w:rsidP="008266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6FA">
              <w:rPr>
                <w:rFonts w:ascii="Times New Roman" w:hAnsi="Times New Roman"/>
                <w:sz w:val="20"/>
                <w:szCs w:val="20"/>
              </w:rPr>
              <w:t>Вид</w:t>
            </w:r>
          </w:p>
          <w:p w:rsidR="00C37F5C" w:rsidRPr="008266FA" w:rsidRDefault="00C37F5C" w:rsidP="008266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6FA">
              <w:rPr>
                <w:rFonts w:ascii="Times New Roman" w:hAnsi="Times New Roman"/>
                <w:sz w:val="20"/>
                <w:szCs w:val="20"/>
              </w:rPr>
              <w:t>объектов</w:t>
            </w:r>
          </w:p>
          <w:p w:rsidR="00C37F5C" w:rsidRPr="008266FA" w:rsidRDefault="00C37F5C" w:rsidP="008266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6FA">
              <w:rPr>
                <w:rFonts w:ascii="Times New Roman" w:hAnsi="Times New Roman"/>
                <w:sz w:val="20"/>
                <w:szCs w:val="20"/>
              </w:rPr>
              <w:t xml:space="preserve">недвижи-  </w:t>
            </w:r>
          </w:p>
          <w:p w:rsidR="00C37F5C" w:rsidRPr="008266FA" w:rsidRDefault="00C37F5C" w:rsidP="008266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6FA">
              <w:rPr>
                <w:rFonts w:ascii="Times New Roman" w:hAnsi="Times New Roman"/>
                <w:sz w:val="20"/>
                <w:szCs w:val="20"/>
              </w:rPr>
              <w:t>мости</w:t>
            </w:r>
          </w:p>
        </w:tc>
        <w:tc>
          <w:tcPr>
            <w:tcW w:w="1056" w:type="dxa"/>
          </w:tcPr>
          <w:p w:rsidR="00C37F5C" w:rsidRPr="008266FA" w:rsidRDefault="00C37F5C" w:rsidP="008266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6FA">
              <w:rPr>
                <w:rFonts w:ascii="Times New Roman" w:hAnsi="Times New Roman"/>
                <w:sz w:val="20"/>
                <w:szCs w:val="20"/>
              </w:rPr>
              <w:t>Площадь,</w:t>
            </w:r>
          </w:p>
          <w:p w:rsidR="00C37F5C" w:rsidRPr="008266FA" w:rsidRDefault="00C37F5C" w:rsidP="008266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6FA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974" w:type="dxa"/>
          </w:tcPr>
          <w:p w:rsidR="00C37F5C" w:rsidRPr="008266FA" w:rsidRDefault="00C37F5C" w:rsidP="008266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6FA">
              <w:rPr>
                <w:rFonts w:ascii="Times New Roman" w:hAnsi="Times New Roman"/>
                <w:sz w:val="20"/>
                <w:szCs w:val="20"/>
              </w:rPr>
              <w:t>Страна</w:t>
            </w:r>
          </w:p>
          <w:p w:rsidR="00C37F5C" w:rsidRPr="008266FA" w:rsidRDefault="00C37F5C" w:rsidP="008266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6FA">
              <w:rPr>
                <w:rFonts w:ascii="Times New Roman" w:hAnsi="Times New Roman"/>
                <w:sz w:val="20"/>
                <w:szCs w:val="20"/>
              </w:rPr>
              <w:t>располо-</w:t>
            </w:r>
          </w:p>
          <w:p w:rsidR="00C37F5C" w:rsidRPr="008266FA" w:rsidRDefault="00C37F5C" w:rsidP="008266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6FA">
              <w:rPr>
                <w:rFonts w:ascii="Times New Roman" w:hAnsi="Times New Roman"/>
                <w:sz w:val="20"/>
                <w:szCs w:val="20"/>
              </w:rPr>
              <w:t>жения</w:t>
            </w:r>
          </w:p>
        </w:tc>
      </w:tr>
      <w:tr w:rsidR="00C37F5C" w:rsidRPr="008266FA" w:rsidTr="008266FA">
        <w:tc>
          <w:tcPr>
            <w:tcW w:w="1834" w:type="dxa"/>
          </w:tcPr>
          <w:p w:rsidR="00C37F5C" w:rsidRPr="008266FA" w:rsidRDefault="00C37F5C" w:rsidP="008266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6F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81" w:type="dxa"/>
          </w:tcPr>
          <w:p w:rsidR="00C37F5C" w:rsidRPr="008266FA" w:rsidRDefault="00C37F5C" w:rsidP="008266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6F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76" w:type="dxa"/>
          </w:tcPr>
          <w:p w:rsidR="00C37F5C" w:rsidRPr="008266FA" w:rsidRDefault="00C37F5C" w:rsidP="008266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6F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05" w:type="dxa"/>
          </w:tcPr>
          <w:p w:rsidR="00C37F5C" w:rsidRPr="008266FA" w:rsidRDefault="00C37F5C" w:rsidP="008266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6F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50" w:type="dxa"/>
          </w:tcPr>
          <w:p w:rsidR="00C37F5C" w:rsidRPr="008266FA" w:rsidRDefault="00C37F5C" w:rsidP="008266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6F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70" w:type="dxa"/>
          </w:tcPr>
          <w:p w:rsidR="00C37F5C" w:rsidRPr="008266FA" w:rsidRDefault="00C37F5C" w:rsidP="008266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6F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050" w:type="dxa"/>
          </w:tcPr>
          <w:p w:rsidR="00C37F5C" w:rsidRPr="008266FA" w:rsidRDefault="00C37F5C" w:rsidP="008266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6F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638" w:type="dxa"/>
          </w:tcPr>
          <w:p w:rsidR="00C37F5C" w:rsidRPr="008266FA" w:rsidRDefault="00C37F5C" w:rsidP="008266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6F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56" w:type="dxa"/>
          </w:tcPr>
          <w:p w:rsidR="00C37F5C" w:rsidRPr="008266FA" w:rsidRDefault="00C37F5C" w:rsidP="008266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6F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74" w:type="dxa"/>
          </w:tcPr>
          <w:p w:rsidR="00C37F5C" w:rsidRPr="008266FA" w:rsidRDefault="00C37F5C" w:rsidP="008266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6F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C37F5C" w:rsidRPr="008266FA" w:rsidTr="008266FA">
        <w:tc>
          <w:tcPr>
            <w:tcW w:w="1834" w:type="dxa"/>
          </w:tcPr>
          <w:p w:rsidR="00C37F5C" w:rsidRPr="008266FA" w:rsidRDefault="00C37F5C" w:rsidP="008266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Романов Сергей Владимирович</w:t>
            </w:r>
          </w:p>
        </w:tc>
        <w:tc>
          <w:tcPr>
            <w:tcW w:w="2481" w:type="dxa"/>
          </w:tcPr>
          <w:p w:rsidR="00C37F5C" w:rsidRPr="008266FA" w:rsidRDefault="00C37F5C" w:rsidP="008266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Председатель Контрольно-счетного органа Мотыгинского района</w:t>
            </w:r>
          </w:p>
        </w:tc>
        <w:tc>
          <w:tcPr>
            <w:tcW w:w="1476" w:type="dxa"/>
          </w:tcPr>
          <w:p w:rsidR="00C37F5C" w:rsidRPr="008266FA" w:rsidRDefault="00C37F5C" w:rsidP="008266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390010,00 руб.</w:t>
            </w:r>
          </w:p>
        </w:tc>
        <w:tc>
          <w:tcPr>
            <w:tcW w:w="1505" w:type="dxa"/>
          </w:tcPr>
          <w:p w:rsidR="00C37F5C" w:rsidRPr="008266FA" w:rsidRDefault="00C37F5C" w:rsidP="008266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50" w:type="dxa"/>
          </w:tcPr>
          <w:p w:rsidR="00C37F5C" w:rsidRPr="008266FA" w:rsidRDefault="00C37F5C" w:rsidP="008266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70" w:type="dxa"/>
          </w:tcPr>
          <w:p w:rsidR="00C37F5C" w:rsidRPr="008266FA" w:rsidRDefault="00C37F5C" w:rsidP="008266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50" w:type="dxa"/>
          </w:tcPr>
          <w:p w:rsidR="00C37F5C" w:rsidRPr="008266FA" w:rsidRDefault="00C37F5C" w:rsidP="008266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ТОЙОТА ХАРРИЕР </w:t>
            </w:r>
            <w:smartTag w:uri="urn:schemas-microsoft-com:office:smarttags" w:element="metricconverter">
              <w:smartTagPr>
                <w:attr w:name="ProductID" w:val="1999 г"/>
              </w:smartTagPr>
              <w:r>
                <w:rPr>
                  <w:rFonts w:ascii="Times New Roman" w:hAnsi="Times New Roman"/>
                  <w:b/>
                  <w:sz w:val="20"/>
                  <w:szCs w:val="20"/>
                </w:rPr>
                <w:t>1999 г</w:t>
              </w:r>
            </w:smartTag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638" w:type="dxa"/>
          </w:tcPr>
          <w:p w:rsidR="00C37F5C" w:rsidRPr="008266FA" w:rsidRDefault="00C37F5C" w:rsidP="008266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Жилой дом</w:t>
            </w:r>
          </w:p>
        </w:tc>
        <w:tc>
          <w:tcPr>
            <w:tcW w:w="1056" w:type="dxa"/>
          </w:tcPr>
          <w:p w:rsidR="00C37F5C" w:rsidRPr="008266FA" w:rsidRDefault="00C37F5C" w:rsidP="008266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7,1 м"/>
              </w:smartTagPr>
              <w:r>
                <w:rPr>
                  <w:rFonts w:ascii="Times New Roman" w:hAnsi="Times New Roman"/>
                  <w:b/>
                  <w:sz w:val="20"/>
                  <w:szCs w:val="20"/>
                </w:rPr>
                <w:t>107,1 м</w:t>
              </w:r>
            </w:smartTag>
          </w:p>
        </w:tc>
        <w:tc>
          <w:tcPr>
            <w:tcW w:w="974" w:type="dxa"/>
          </w:tcPr>
          <w:p w:rsidR="00C37F5C" w:rsidRPr="008266FA" w:rsidRDefault="00C37F5C" w:rsidP="008266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Россия Красноярский край п.Мотыгино ул.Промысловая 1 а</w:t>
            </w:r>
          </w:p>
        </w:tc>
      </w:tr>
      <w:tr w:rsidR="00C37F5C" w:rsidRPr="008266FA" w:rsidTr="008266FA">
        <w:tc>
          <w:tcPr>
            <w:tcW w:w="1834" w:type="dxa"/>
          </w:tcPr>
          <w:p w:rsidR="00C37F5C" w:rsidRPr="008266FA" w:rsidRDefault="00C37F5C" w:rsidP="008266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Супруга Романова Татьяна Андреевна</w:t>
            </w:r>
          </w:p>
        </w:tc>
        <w:tc>
          <w:tcPr>
            <w:tcW w:w="2481" w:type="dxa"/>
          </w:tcPr>
          <w:p w:rsidR="00C37F5C" w:rsidRPr="008266FA" w:rsidRDefault="00C37F5C" w:rsidP="008266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Главный бухгалтер Отделения МВД России по Мотыгинскому району</w:t>
            </w:r>
          </w:p>
        </w:tc>
        <w:tc>
          <w:tcPr>
            <w:tcW w:w="1476" w:type="dxa"/>
          </w:tcPr>
          <w:p w:rsidR="00C37F5C" w:rsidRPr="008266FA" w:rsidRDefault="00C37F5C" w:rsidP="008266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684107,30 руб.</w:t>
            </w:r>
          </w:p>
        </w:tc>
        <w:tc>
          <w:tcPr>
            <w:tcW w:w="1505" w:type="dxa"/>
          </w:tcPr>
          <w:p w:rsidR="00C37F5C" w:rsidRDefault="00C37F5C" w:rsidP="008266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Жилой дом</w:t>
            </w:r>
          </w:p>
          <w:p w:rsidR="00C37F5C" w:rsidRPr="008266FA" w:rsidRDefault="00C37F5C" w:rsidP="008266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050" w:type="dxa"/>
          </w:tcPr>
          <w:p w:rsidR="00C37F5C" w:rsidRDefault="00C37F5C" w:rsidP="008266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107,1</w:t>
            </w:r>
          </w:p>
          <w:p w:rsidR="00C37F5C" w:rsidRDefault="00C37F5C" w:rsidP="008266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F5C" w:rsidRPr="008266FA" w:rsidRDefault="00C37F5C" w:rsidP="008266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1414,0</w:t>
            </w:r>
          </w:p>
        </w:tc>
        <w:tc>
          <w:tcPr>
            <w:tcW w:w="1070" w:type="dxa"/>
          </w:tcPr>
          <w:p w:rsidR="00C37F5C" w:rsidRPr="008266FA" w:rsidRDefault="00C37F5C" w:rsidP="008266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Красноярский край Мотыгино ул. Промысловая, 1а</w:t>
            </w:r>
          </w:p>
        </w:tc>
        <w:tc>
          <w:tcPr>
            <w:tcW w:w="2050" w:type="dxa"/>
          </w:tcPr>
          <w:p w:rsidR="00C37F5C" w:rsidRPr="008266FA" w:rsidRDefault="00C37F5C" w:rsidP="008266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</w:tcPr>
          <w:p w:rsidR="00C37F5C" w:rsidRPr="008266FA" w:rsidRDefault="00C37F5C" w:rsidP="008266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56" w:type="dxa"/>
          </w:tcPr>
          <w:p w:rsidR="00C37F5C" w:rsidRPr="008266FA" w:rsidRDefault="00C37F5C" w:rsidP="008266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4" w:type="dxa"/>
          </w:tcPr>
          <w:p w:rsidR="00C37F5C" w:rsidRPr="008266FA" w:rsidRDefault="00C37F5C" w:rsidP="008266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37F5C" w:rsidRPr="008266FA" w:rsidTr="008266FA">
        <w:tc>
          <w:tcPr>
            <w:tcW w:w="1834" w:type="dxa"/>
          </w:tcPr>
          <w:p w:rsidR="00C37F5C" w:rsidRPr="008266FA" w:rsidRDefault="00C37F5C" w:rsidP="008266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266FA">
              <w:rPr>
                <w:rFonts w:ascii="Times New Roman" w:hAnsi="Times New Roman"/>
                <w:b/>
                <w:sz w:val="20"/>
                <w:szCs w:val="20"/>
              </w:rPr>
              <w:t>несовершеннолетний ребенок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Романов Никита Сергеевич</w:t>
            </w:r>
          </w:p>
        </w:tc>
        <w:tc>
          <w:tcPr>
            <w:tcW w:w="2481" w:type="dxa"/>
          </w:tcPr>
          <w:p w:rsidR="00C37F5C" w:rsidRPr="008266FA" w:rsidRDefault="00C37F5C" w:rsidP="008266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Учащийся МСШ №2</w:t>
            </w:r>
          </w:p>
        </w:tc>
        <w:tc>
          <w:tcPr>
            <w:tcW w:w="1476" w:type="dxa"/>
          </w:tcPr>
          <w:p w:rsidR="00C37F5C" w:rsidRPr="008266FA" w:rsidRDefault="00C37F5C" w:rsidP="008266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2095,09 руб.</w:t>
            </w:r>
          </w:p>
        </w:tc>
        <w:tc>
          <w:tcPr>
            <w:tcW w:w="1505" w:type="dxa"/>
          </w:tcPr>
          <w:p w:rsidR="00C37F5C" w:rsidRPr="008266FA" w:rsidRDefault="00C37F5C" w:rsidP="008266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50" w:type="dxa"/>
          </w:tcPr>
          <w:p w:rsidR="00C37F5C" w:rsidRPr="008266FA" w:rsidRDefault="00C37F5C" w:rsidP="008266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70" w:type="dxa"/>
          </w:tcPr>
          <w:p w:rsidR="00C37F5C" w:rsidRPr="008266FA" w:rsidRDefault="00C37F5C" w:rsidP="008266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50" w:type="dxa"/>
          </w:tcPr>
          <w:p w:rsidR="00C37F5C" w:rsidRPr="008266FA" w:rsidRDefault="00C37F5C" w:rsidP="008266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</w:tcPr>
          <w:p w:rsidR="00C37F5C" w:rsidRPr="008266FA" w:rsidRDefault="00C37F5C" w:rsidP="008266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Жилой дом</w:t>
            </w:r>
          </w:p>
        </w:tc>
        <w:tc>
          <w:tcPr>
            <w:tcW w:w="1056" w:type="dxa"/>
          </w:tcPr>
          <w:p w:rsidR="00C37F5C" w:rsidRPr="008266FA" w:rsidRDefault="00C37F5C" w:rsidP="008266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107,1</w:t>
            </w:r>
          </w:p>
        </w:tc>
        <w:tc>
          <w:tcPr>
            <w:tcW w:w="974" w:type="dxa"/>
          </w:tcPr>
          <w:p w:rsidR="00C37F5C" w:rsidRPr="008266FA" w:rsidRDefault="00C37F5C" w:rsidP="008266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Красноярский край п. Мотыгино, ул.Промысловая,1а</w:t>
            </w:r>
          </w:p>
        </w:tc>
      </w:tr>
    </w:tbl>
    <w:p w:rsidR="00C37F5C" w:rsidRPr="005D4A58" w:rsidRDefault="00C37F5C" w:rsidP="00380AED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37F5C" w:rsidRDefault="00C37F5C"/>
    <w:p w:rsidR="00C37F5C" w:rsidRDefault="00C37F5C"/>
    <w:p w:rsidR="00C37F5C" w:rsidRDefault="00C37F5C"/>
    <w:p w:rsidR="00C37F5C" w:rsidRDefault="00C37F5C"/>
    <w:p w:rsidR="00C37F5C" w:rsidRDefault="00C37F5C"/>
    <w:p w:rsidR="00C37F5C" w:rsidRDefault="00C37F5C"/>
    <w:sectPr w:rsidR="00C37F5C" w:rsidSect="00453BBB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0AED"/>
    <w:rsid w:val="002406C2"/>
    <w:rsid w:val="00380AED"/>
    <w:rsid w:val="003904BF"/>
    <w:rsid w:val="00453BBB"/>
    <w:rsid w:val="005D4A58"/>
    <w:rsid w:val="00743CFF"/>
    <w:rsid w:val="00821EB6"/>
    <w:rsid w:val="008266FA"/>
    <w:rsid w:val="0097524A"/>
    <w:rsid w:val="009E1EB4"/>
    <w:rsid w:val="00A02970"/>
    <w:rsid w:val="00C37F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9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80AE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</TotalTime>
  <Pages>2</Pages>
  <Words>182</Words>
  <Characters>1041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6</cp:revision>
  <cp:lastPrinted>2016-04-14T18:44:00Z</cp:lastPrinted>
  <dcterms:created xsi:type="dcterms:W3CDTF">2016-04-14T18:09:00Z</dcterms:created>
  <dcterms:modified xsi:type="dcterms:W3CDTF">2009-01-03T07:08:00Z</dcterms:modified>
</cp:coreProperties>
</file>